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B3F28" w14:textId="77777777" w:rsidR="00D37890" w:rsidRDefault="00D37890" w:rsidP="00D37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DARELL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1F6290BE" w14:textId="77777777" w:rsidR="00D37890" w:rsidRDefault="00D37890" w:rsidP="00D37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Little Chart, Kent.</w:t>
      </w:r>
    </w:p>
    <w:p w14:paraId="23577DC6" w14:textId="77777777" w:rsidR="00D37890" w:rsidRDefault="00D37890" w:rsidP="00D37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80E9F9" w14:textId="77777777" w:rsidR="00D37890" w:rsidRDefault="00D37890" w:rsidP="00D37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9CD583" w14:textId="77777777" w:rsidR="00D37890" w:rsidRDefault="00D37890" w:rsidP="00D37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5B7FDB3" w14:textId="77777777" w:rsidR="00D37890" w:rsidRDefault="00D37890" w:rsidP="00D37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https://www.kentarchaeology.org.uk/Research/Libr/Wills/NameOrder/D.htm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E8C8036" w14:textId="77777777" w:rsidR="00D37890" w:rsidRDefault="00D37890" w:rsidP="00D37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1F7CB3" w14:textId="77777777" w:rsidR="00D37890" w:rsidRDefault="00D37890" w:rsidP="00D37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FF93DB" w14:textId="77777777" w:rsidR="00D37890" w:rsidRDefault="00D37890" w:rsidP="00D378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2022</w:t>
      </w:r>
    </w:p>
    <w:p w14:paraId="074DEB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E9A8B" w14:textId="77777777" w:rsidR="00D37890" w:rsidRDefault="00D37890" w:rsidP="009139A6">
      <w:r>
        <w:separator/>
      </w:r>
    </w:p>
  </w:endnote>
  <w:endnote w:type="continuationSeparator" w:id="0">
    <w:p w14:paraId="31A36E27" w14:textId="77777777" w:rsidR="00D37890" w:rsidRDefault="00D378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C6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E7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22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016C3" w14:textId="77777777" w:rsidR="00D37890" w:rsidRDefault="00D37890" w:rsidP="009139A6">
      <w:r>
        <w:separator/>
      </w:r>
    </w:p>
  </w:footnote>
  <w:footnote w:type="continuationSeparator" w:id="0">
    <w:p w14:paraId="4F6B77BA" w14:textId="77777777" w:rsidR="00D37890" w:rsidRDefault="00D378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2D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26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189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89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3789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89FC4"/>
  <w15:chartTrackingRefBased/>
  <w15:docId w15:val="{C2372420-89D1-434F-A2E5-F2867304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78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D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2022-09-01T20:21:00Z</dcterms:created>
  <dcterms:modified xsi:type="dcterms:W3CDTF">2022-09-01T20:22:00Z</dcterms:modified>
</cp:coreProperties>
</file>